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08D5C" w14:textId="0209C8E8" w:rsidR="00BA00AB" w:rsidRDefault="00F176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MAINWARING</w:t>
      </w:r>
      <w:r>
        <w:rPr>
          <w:rFonts w:cs="Times New Roman"/>
          <w:szCs w:val="24"/>
        </w:rPr>
        <w:t xml:space="preserve">    (fl.1436)</w:t>
      </w:r>
    </w:p>
    <w:p w14:paraId="5C0504DD" w14:textId="77777777" w:rsidR="00F17639" w:rsidRDefault="00F17639" w:rsidP="009139A6">
      <w:pPr>
        <w:pStyle w:val="NoSpacing"/>
        <w:rPr>
          <w:rFonts w:cs="Times New Roman"/>
          <w:szCs w:val="24"/>
        </w:rPr>
      </w:pPr>
    </w:p>
    <w:p w14:paraId="4102508F" w14:textId="77777777" w:rsidR="00F17639" w:rsidRDefault="00F17639" w:rsidP="009139A6">
      <w:pPr>
        <w:pStyle w:val="NoSpacing"/>
        <w:rPr>
          <w:rFonts w:cs="Times New Roman"/>
          <w:szCs w:val="24"/>
        </w:rPr>
      </w:pPr>
    </w:p>
    <w:p w14:paraId="11512830" w14:textId="61867C22" w:rsidR="00F17639" w:rsidRDefault="00F176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Sir John Mainwaring(d.ca.1483)(q.v.).  (E.D.B. pp.334-5)</w:t>
      </w:r>
    </w:p>
    <w:p w14:paraId="7C7FDA43" w14:textId="5F0254EE" w:rsidR="00F17639" w:rsidRDefault="00F176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(1436) Piers Warburton(q.v.).  (ibid.)</w:t>
      </w:r>
    </w:p>
    <w:p w14:paraId="2D8CB39C" w14:textId="77777777" w:rsidR="00F17639" w:rsidRDefault="00F17639" w:rsidP="009139A6">
      <w:pPr>
        <w:pStyle w:val="NoSpacing"/>
        <w:rPr>
          <w:rFonts w:cs="Times New Roman"/>
          <w:szCs w:val="24"/>
        </w:rPr>
      </w:pPr>
    </w:p>
    <w:p w14:paraId="06A225FE" w14:textId="77777777" w:rsidR="00F17639" w:rsidRDefault="00F17639" w:rsidP="009139A6">
      <w:pPr>
        <w:pStyle w:val="NoSpacing"/>
        <w:rPr>
          <w:rFonts w:cs="Times New Roman"/>
          <w:szCs w:val="24"/>
        </w:rPr>
      </w:pPr>
    </w:p>
    <w:p w14:paraId="0B603919" w14:textId="735F5DA8" w:rsidR="00F17639" w:rsidRPr="00F17639" w:rsidRDefault="00F176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October 2023</w:t>
      </w:r>
    </w:p>
    <w:sectPr w:rsidR="00F17639" w:rsidRPr="00F176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934B" w14:textId="77777777" w:rsidR="00F17639" w:rsidRDefault="00F17639" w:rsidP="009139A6">
      <w:r>
        <w:separator/>
      </w:r>
    </w:p>
  </w:endnote>
  <w:endnote w:type="continuationSeparator" w:id="0">
    <w:p w14:paraId="700B5077" w14:textId="77777777" w:rsidR="00F17639" w:rsidRDefault="00F176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DA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B92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88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BC7BC" w14:textId="77777777" w:rsidR="00F17639" w:rsidRDefault="00F17639" w:rsidP="009139A6">
      <w:r>
        <w:separator/>
      </w:r>
    </w:p>
  </w:footnote>
  <w:footnote w:type="continuationSeparator" w:id="0">
    <w:p w14:paraId="0FE19E71" w14:textId="77777777" w:rsidR="00F17639" w:rsidRDefault="00F176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8BD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91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7B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63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1763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09D21"/>
  <w15:chartTrackingRefBased/>
  <w15:docId w15:val="{0F7DC788-FBC3-4F4D-8F91-FC87BD35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2023-10-11T21:12:00Z</dcterms:created>
  <dcterms:modified xsi:type="dcterms:W3CDTF">2023-10-11T21:14:00Z</dcterms:modified>
</cp:coreProperties>
</file>